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2D4E0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AMMY (? </w:t>
      </w:r>
      <w:proofErr w:type="gramStart"/>
      <w:r>
        <w:rPr>
          <w:rFonts w:cs="Times New Roman"/>
          <w:szCs w:val="24"/>
          <w:u w:val="single"/>
        </w:rPr>
        <w:t>AUNNY)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(fl.1442)</w:t>
      </w:r>
    </w:p>
    <w:p w14:paraId="1C2D48C7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Egloshay</w:t>
      </w:r>
      <w:proofErr w:type="spellEnd"/>
      <w:r>
        <w:rPr>
          <w:rFonts w:cs="Times New Roman"/>
          <w:szCs w:val="24"/>
        </w:rPr>
        <w:t>, Cornwall. Merchant.</w:t>
      </w:r>
    </w:p>
    <w:p w14:paraId="104DC500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</w:p>
    <w:p w14:paraId="128B4826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</w:p>
    <w:p w14:paraId="045BA7A9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William Marchell(q.v.), John Steere(q.v.) and his wife, Lucy(q.v.), as the</w:t>
      </w:r>
    </w:p>
    <w:p w14:paraId="4B3BA74E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executors of Nicholas </w:t>
      </w:r>
      <w:proofErr w:type="spellStart"/>
      <w:r>
        <w:rPr>
          <w:rFonts w:cs="Times New Roman"/>
          <w:szCs w:val="24"/>
        </w:rPr>
        <w:t>Perys</w:t>
      </w:r>
      <w:proofErr w:type="spellEnd"/>
      <w:r>
        <w:rPr>
          <w:rFonts w:cs="Times New Roman"/>
          <w:szCs w:val="24"/>
        </w:rPr>
        <w:t>(q.v.), brought a plaint of debt against him and</w:t>
      </w:r>
    </w:p>
    <w:p w14:paraId="4A8E3BEB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Willliam </w:t>
      </w:r>
      <w:proofErr w:type="spellStart"/>
      <w:r>
        <w:rPr>
          <w:rFonts w:cs="Times New Roman"/>
          <w:szCs w:val="24"/>
        </w:rPr>
        <w:t>Yeorke</w:t>
      </w:r>
      <w:proofErr w:type="spellEnd"/>
      <w:r>
        <w:rPr>
          <w:rFonts w:cs="Times New Roman"/>
          <w:szCs w:val="24"/>
        </w:rPr>
        <w:t xml:space="preserve"> of Crediton, Devon(q.v.).</w:t>
      </w:r>
    </w:p>
    <w:p w14:paraId="4D9D8561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2F12C05E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</w:p>
    <w:p w14:paraId="7D6A9FB9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</w:p>
    <w:p w14:paraId="7E7E8AA4" w14:textId="77777777" w:rsidR="00590707" w:rsidRDefault="00590707" w:rsidP="0059070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 September 2023</w:t>
      </w:r>
    </w:p>
    <w:p w14:paraId="593757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EAF1" w14:textId="77777777" w:rsidR="00590707" w:rsidRDefault="00590707" w:rsidP="009139A6">
      <w:r>
        <w:separator/>
      </w:r>
    </w:p>
  </w:endnote>
  <w:endnote w:type="continuationSeparator" w:id="0">
    <w:p w14:paraId="4AF6F76B" w14:textId="77777777" w:rsidR="00590707" w:rsidRDefault="005907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05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DD9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0B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8E7A5" w14:textId="77777777" w:rsidR="00590707" w:rsidRDefault="00590707" w:rsidP="009139A6">
      <w:r>
        <w:separator/>
      </w:r>
    </w:p>
  </w:footnote>
  <w:footnote w:type="continuationSeparator" w:id="0">
    <w:p w14:paraId="08D30146" w14:textId="77777777" w:rsidR="00590707" w:rsidRDefault="005907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E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69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7D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07"/>
    <w:rsid w:val="000666E0"/>
    <w:rsid w:val="002510B7"/>
    <w:rsid w:val="0059070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67BEB"/>
  <w15:chartTrackingRefBased/>
  <w15:docId w15:val="{893C4F7A-7978-48E3-8A3E-9C3693F8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07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2023-09-18T20:45:00Z</dcterms:created>
  <dcterms:modified xsi:type="dcterms:W3CDTF">2023-09-18T20:45:00Z</dcterms:modified>
</cp:coreProperties>
</file>